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246F33" w:rsidRDefault="002E5717" w:rsidP="00246F33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246F33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657957" w:rsidRPr="00246F33">
        <w:rPr>
          <w:rFonts w:ascii="Comic Sans MS" w:eastAsia="楷体" w:hAnsi="Comic Sans MS" w:hint="eastAsia"/>
          <w:bCs/>
          <w:sz w:val="18"/>
          <w:szCs w:val="24"/>
        </w:rPr>
        <w:t>7</w:t>
      </w:r>
      <w:r w:rsidR="00101EC3" w:rsidRPr="00246F33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246F33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657957" w:rsidRPr="00246F33">
        <w:rPr>
          <w:rFonts w:ascii="Comic Sans MS" w:eastAsia="楷体" w:hAnsi="Comic Sans MS" w:hint="eastAsia"/>
          <w:bCs/>
          <w:sz w:val="18"/>
          <w:szCs w:val="24"/>
        </w:rPr>
        <w:t>1</w:t>
      </w:r>
      <w:r w:rsidR="00246F33" w:rsidRPr="00246F33">
        <w:rPr>
          <w:rFonts w:ascii="Comic Sans MS" w:eastAsia="楷体" w:hAnsi="Comic Sans MS" w:hint="eastAsia"/>
          <w:bCs/>
          <w:sz w:val="18"/>
          <w:szCs w:val="24"/>
        </w:rPr>
        <w:t xml:space="preserve"> I helped Mum</w:t>
      </w:r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>一、单项选择。</w:t>
      </w:r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) 1 . </w:t>
      </w:r>
      <w:r w:rsidRPr="00246F33">
        <w:rPr>
          <w:rFonts w:ascii="Comic Sans MS" w:eastAsia="楷体" w:hAnsi="Comic Sans MS" w:hint="eastAsia"/>
          <w:sz w:val="18"/>
          <w:szCs w:val="24"/>
        </w:rPr>
        <w:t>—</w:t>
      </w:r>
      <w:r w:rsidR="00246F33">
        <w:rPr>
          <w:rFonts w:ascii="Comic Sans MS" w:eastAsia="楷体" w:hAnsi="Comic Sans MS" w:hint="eastAsia"/>
          <w:sz w:val="18"/>
          <w:szCs w:val="24"/>
        </w:rPr>
        <w:t>__</w:t>
      </w:r>
      <w:r w:rsidRPr="00246F33">
        <w:rPr>
          <w:rFonts w:ascii="Comic Sans MS" w:eastAsia="楷体" w:hAnsi="Comic Sans MS" w:hint="eastAsia"/>
          <w:sz w:val="18"/>
          <w:szCs w:val="24"/>
        </w:rPr>
        <w:t>_____ did you do last Sunday ?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246F33">
        <w:rPr>
          <w:rFonts w:ascii="Comic Sans MS" w:eastAsia="楷体" w:hAnsi="Comic Sans MS" w:hint="eastAsia"/>
          <w:sz w:val="18"/>
          <w:szCs w:val="24"/>
        </w:rPr>
        <w:t>—</w:t>
      </w:r>
      <w:r w:rsidRPr="00246F33">
        <w:rPr>
          <w:rFonts w:ascii="Comic Sans MS" w:eastAsia="楷体" w:hAnsi="Comic Sans MS"/>
          <w:sz w:val="18"/>
          <w:szCs w:val="24"/>
        </w:rPr>
        <w:t xml:space="preserve">I helped my mother clean the room . </w:t>
      </w:r>
    </w:p>
    <w:p w:rsidR="00657957" w:rsidRPr="00246F33" w:rsidRDefault="00246F33" w:rsidP="00246F33">
      <w:pPr>
        <w:snapToGrid w:val="0"/>
        <w:spacing w:line="360" w:lineRule="auto"/>
        <w:ind w:firstLineChars="550" w:firstLine="99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A.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How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>
        <w:rPr>
          <w:rFonts w:ascii="Comic Sans MS" w:eastAsia="楷体" w:hAnsi="Comic Sans MS" w:hint="eastAsia"/>
          <w:sz w:val="18"/>
          <w:szCs w:val="24"/>
        </w:rPr>
        <w:t xml:space="preserve">   B.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What </w:t>
      </w:r>
      <w:r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   C.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>Who</w:t>
      </w:r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) 2. Jim didn't _______ on the computer. He did his homework last night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657957" w:rsidRPr="00246F33" w:rsidRDefault="00246F33" w:rsidP="00246F33">
      <w:pPr>
        <w:snapToGrid w:val="0"/>
        <w:spacing w:line="360" w:lineRule="auto"/>
        <w:ind w:firstLineChars="550" w:firstLine="99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A. </w:t>
      </w:r>
      <w:proofErr w:type="gramStart"/>
      <w:r>
        <w:rPr>
          <w:rFonts w:ascii="Comic Sans MS" w:eastAsia="楷体" w:hAnsi="Comic Sans MS"/>
          <w:sz w:val="18"/>
          <w:szCs w:val="24"/>
        </w:rPr>
        <w:t>play</w:t>
      </w:r>
      <w:proofErr w:type="gramEnd"/>
      <w:r>
        <w:rPr>
          <w:rFonts w:ascii="Comic Sans MS" w:eastAsia="楷体" w:hAnsi="Comic Sans MS"/>
          <w:sz w:val="18"/>
          <w:szCs w:val="24"/>
        </w:rPr>
        <w:t xml:space="preserve">    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>
        <w:rPr>
          <w:rFonts w:ascii="Comic Sans MS" w:eastAsia="楷体" w:hAnsi="Comic Sans MS"/>
          <w:sz w:val="18"/>
          <w:szCs w:val="24"/>
        </w:rPr>
        <w:t xml:space="preserve">B. played    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>
        <w:rPr>
          <w:rFonts w:ascii="Comic Sans MS" w:eastAsia="楷体" w:hAnsi="Comic Sans MS"/>
          <w:sz w:val="18"/>
          <w:szCs w:val="24"/>
        </w:rPr>
        <w:t>C.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657957" w:rsidRPr="00246F33">
        <w:rPr>
          <w:rFonts w:ascii="Comic Sans MS" w:eastAsia="楷体" w:hAnsi="Comic Sans MS"/>
          <w:sz w:val="18"/>
          <w:szCs w:val="24"/>
        </w:rPr>
        <w:t>playing</w:t>
      </w:r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) 3. </w:t>
      </w:r>
      <w:r w:rsidRPr="00246F33">
        <w:rPr>
          <w:rFonts w:ascii="Comic Sans MS" w:eastAsia="楷体" w:hAnsi="Comic Sans MS" w:hint="eastAsia"/>
          <w:sz w:val="18"/>
          <w:szCs w:val="24"/>
        </w:rPr>
        <w:t>—</w:t>
      </w:r>
      <w:r w:rsidRPr="00246F33">
        <w:rPr>
          <w:rFonts w:ascii="Comic Sans MS" w:eastAsia="楷体" w:hAnsi="Comic Sans MS" w:hint="eastAsia"/>
          <w:sz w:val="18"/>
          <w:szCs w:val="24"/>
        </w:rPr>
        <w:t>Did you play table tennis yesterday ?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246F33">
        <w:rPr>
          <w:rFonts w:ascii="Comic Sans MS" w:eastAsia="楷体" w:hAnsi="Comic Sans MS" w:hint="eastAsia"/>
          <w:sz w:val="18"/>
          <w:szCs w:val="24"/>
        </w:rPr>
        <w:t>—</w:t>
      </w:r>
      <w:r w:rsidR="00246F33">
        <w:rPr>
          <w:rFonts w:ascii="Comic Sans MS" w:eastAsia="楷体" w:hAnsi="Comic Sans MS" w:hint="eastAsia"/>
          <w:sz w:val="18"/>
          <w:szCs w:val="24"/>
        </w:rPr>
        <w:t>Yes, ________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657957" w:rsidRPr="00246F33" w:rsidRDefault="00657957" w:rsidP="00246F33">
      <w:pPr>
        <w:snapToGrid w:val="0"/>
        <w:spacing w:line="360" w:lineRule="auto"/>
        <w:ind w:firstLineChars="550" w:firstLine="990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/>
          <w:sz w:val="18"/>
          <w:szCs w:val="24"/>
        </w:rPr>
        <w:t>A</w:t>
      </w:r>
      <w:r w:rsidR="00246F33">
        <w:rPr>
          <w:rFonts w:ascii="Comic Sans MS" w:eastAsia="楷体" w:hAnsi="Comic Sans MS"/>
          <w:sz w:val="18"/>
          <w:szCs w:val="24"/>
        </w:rPr>
        <w:t xml:space="preserve">. you did    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246F33">
        <w:rPr>
          <w:rFonts w:ascii="Comic Sans MS" w:eastAsia="楷体" w:hAnsi="Comic Sans MS"/>
          <w:sz w:val="18"/>
          <w:szCs w:val="24"/>
        </w:rPr>
        <w:t xml:space="preserve">B. I did    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246F33">
        <w:rPr>
          <w:rFonts w:ascii="Comic Sans MS" w:eastAsia="楷体" w:hAnsi="Comic Sans MS"/>
          <w:sz w:val="18"/>
          <w:szCs w:val="24"/>
        </w:rPr>
        <w:t xml:space="preserve">C. </w:t>
      </w:r>
      <w:r w:rsidRPr="00246F33">
        <w:rPr>
          <w:rFonts w:ascii="Comic Sans MS" w:eastAsia="楷体" w:hAnsi="Comic Sans MS"/>
          <w:sz w:val="18"/>
          <w:szCs w:val="24"/>
        </w:rPr>
        <w:t>I didn't</w:t>
      </w:r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) 4. </w:t>
      </w:r>
      <w:r w:rsidRPr="00246F33">
        <w:rPr>
          <w:rFonts w:ascii="Comic Sans MS" w:eastAsia="楷体" w:hAnsi="Comic Sans MS" w:hint="eastAsia"/>
          <w:sz w:val="18"/>
          <w:szCs w:val="24"/>
        </w:rPr>
        <w:t>Am</w:t>
      </w:r>
      <w:r w:rsidR="00246F33">
        <w:rPr>
          <w:rFonts w:ascii="Comic Sans MS" w:eastAsia="楷体" w:hAnsi="Comic Sans MS" w:hint="eastAsia"/>
          <w:sz w:val="18"/>
          <w:szCs w:val="24"/>
        </w:rPr>
        <w:t>y is a good girl.  We love ________ very much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657957" w:rsidRPr="00246F33" w:rsidRDefault="00246F33" w:rsidP="00246F33">
      <w:pPr>
        <w:snapToGrid w:val="0"/>
        <w:spacing w:line="360" w:lineRule="auto"/>
        <w:ind w:firstLineChars="550" w:firstLine="99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A. she   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>
        <w:rPr>
          <w:rFonts w:ascii="Comic Sans MS" w:eastAsia="楷体" w:hAnsi="Comic Sans MS"/>
          <w:sz w:val="18"/>
          <w:szCs w:val="24"/>
        </w:rPr>
        <w:t xml:space="preserve"> B.</w:t>
      </w:r>
      <w:r w:rsidR="00657957" w:rsidRPr="00246F33">
        <w:rPr>
          <w:rFonts w:ascii="Comic Sans MS" w:eastAsia="楷体" w:hAnsi="Comic Sans MS"/>
          <w:sz w:val="18"/>
          <w:szCs w:val="24"/>
        </w:rPr>
        <w:t xml:space="preserve"> him    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657957" w:rsidRPr="00246F33">
        <w:rPr>
          <w:rFonts w:ascii="Comic Sans MS" w:eastAsia="楷体" w:hAnsi="Comic Sans MS"/>
          <w:sz w:val="18"/>
          <w:szCs w:val="24"/>
        </w:rPr>
        <w:t>C</w:t>
      </w:r>
      <w:r>
        <w:rPr>
          <w:rFonts w:ascii="Comic Sans MS" w:eastAsia="楷体" w:hAnsi="Comic Sans MS"/>
          <w:sz w:val="18"/>
          <w:szCs w:val="24"/>
        </w:rPr>
        <w:t>.</w:t>
      </w:r>
      <w:r w:rsidR="00657957" w:rsidRPr="00246F33">
        <w:rPr>
          <w:rFonts w:ascii="Comic Sans MS" w:eastAsia="楷体" w:hAnsi="Comic Sans MS"/>
          <w:sz w:val="18"/>
          <w:szCs w:val="24"/>
        </w:rPr>
        <w:t xml:space="preserve"> her</w:t>
      </w:r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) </w:t>
      </w:r>
      <w:r w:rsidRPr="00246F33">
        <w:rPr>
          <w:rFonts w:ascii="Comic Sans MS" w:eastAsia="楷体" w:hAnsi="Comic Sans MS" w:hint="eastAsia"/>
          <w:sz w:val="18"/>
          <w:szCs w:val="24"/>
        </w:rPr>
        <w:t>5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. </w:t>
      </w:r>
      <w:r w:rsidRPr="00246F33">
        <w:rPr>
          <w:rFonts w:ascii="Comic Sans MS" w:eastAsia="楷体" w:hAnsi="Comic Sans MS" w:hint="eastAsia"/>
          <w:sz w:val="18"/>
          <w:szCs w:val="24"/>
        </w:rPr>
        <w:t>It ___</w:t>
      </w:r>
      <w:r w:rsidR="00246F33">
        <w:rPr>
          <w:rFonts w:ascii="Comic Sans MS" w:eastAsia="楷体" w:hAnsi="Comic Sans MS" w:hint="eastAsia"/>
          <w:sz w:val="18"/>
          <w:szCs w:val="24"/>
        </w:rPr>
        <w:t>_____ a beautiful day yesterday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657957" w:rsidRPr="00246F33" w:rsidRDefault="00246F33" w:rsidP="00246F33">
      <w:pPr>
        <w:snapToGrid w:val="0"/>
        <w:spacing w:line="360" w:lineRule="auto"/>
        <w:ind w:firstLineChars="550" w:firstLine="99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A. is    B. was    C. </w:t>
      </w:r>
      <w:r w:rsidR="00657957" w:rsidRPr="00246F33">
        <w:rPr>
          <w:rFonts w:ascii="Comic Sans MS" w:eastAsia="楷体" w:hAnsi="Comic Sans MS"/>
          <w:sz w:val="18"/>
          <w:szCs w:val="24"/>
        </w:rPr>
        <w:t>were</w:t>
      </w:r>
    </w:p>
    <w:p w:rsidR="00657957" w:rsidRPr="00246F33" w:rsidRDefault="00B8759F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>二、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>为下列问句选择正确的答语。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) 1.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What did you do yesterday ? 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   A. Amy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) 2.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Was it </w:t>
      </w:r>
      <w:r w:rsidR="00246F33">
        <w:rPr>
          <w:rFonts w:ascii="Comic Sans MS" w:eastAsia="楷体" w:hAnsi="Comic Sans MS" w:hint="eastAsia"/>
          <w:sz w:val="18"/>
          <w:szCs w:val="24"/>
        </w:rPr>
        <w:t>a beautiful day yesterday?        B. They played football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. </w:t>
      </w:r>
      <w:bookmarkStart w:id="0" w:name="_GoBack"/>
      <w:bookmarkEnd w:id="0"/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) 3. </w:t>
      </w:r>
      <w:r w:rsidRPr="00246F33">
        <w:rPr>
          <w:rFonts w:ascii="Comic Sans MS" w:eastAsia="楷体" w:hAnsi="Comic Sans MS" w:hint="eastAsia"/>
          <w:sz w:val="18"/>
          <w:szCs w:val="24"/>
        </w:rPr>
        <w:t>Who hel</w:t>
      </w:r>
      <w:r w:rsidR="00246F33">
        <w:rPr>
          <w:rFonts w:ascii="Comic Sans MS" w:eastAsia="楷体" w:hAnsi="Comic Sans MS" w:hint="eastAsia"/>
          <w:sz w:val="18"/>
          <w:szCs w:val="24"/>
        </w:rPr>
        <w:t>ped your mother yesterday?      C. I washed clothes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) 4. </w:t>
      </w:r>
      <w:r w:rsidRPr="00246F33">
        <w:rPr>
          <w:rFonts w:ascii="Comic Sans MS" w:eastAsia="楷体" w:hAnsi="Comic Sans MS" w:hint="eastAsia"/>
          <w:sz w:val="18"/>
          <w:szCs w:val="24"/>
        </w:rPr>
        <w:t>Did your f</w:t>
      </w:r>
      <w:r w:rsidR="00246F33">
        <w:rPr>
          <w:rFonts w:ascii="Comic Sans MS" w:eastAsia="楷体" w:hAnsi="Comic Sans MS" w:hint="eastAsia"/>
          <w:sz w:val="18"/>
          <w:szCs w:val="24"/>
        </w:rPr>
        <w:t>ather watch TV last night?      D. Yes</w:t>
      </w:r>
      <w:r w:rsidRPr="00246F33">
        <w:rPr>
          <w:rFonts w:ascii="Comic Sans MS" w:eastAsia="楷体" w:hAnsi="Comic Sans MS" w:hint="eastAsia"/>
          <w:sz w:val="18"/>
          <w:szCs w:val="24"/>
        </w:rPr>
        <w:t>，</w:t>
      </w:r>
      <w:r w:rsidR="00246F33">
        <w:rPr>
          <w:rFonts w:ascii="Comic Sans MS" w:eastAsia="楷体" w:hAnsi="Comic Sans MS" w:hint="eastAsia"/>
          <w:sz w:val="18"/>
          <w:szCs w:val="24"/>
        </w:rPr>
        <w:t>it was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657957" w:rsidRPr="00246F33" w:rsidRDefault="0065795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) 5. </w:t>
      </w:r>
      <w:r w:rsidRPr="00246F33">
        <w:rPr>
          <w:rFonts w:ascii="Comic Sans MS" w:eastAsia="楷体" w:hAnsi="Comic Sans MS" w:hint="eastAsia"/>
          <w:sz w:val="18"/>
          <w:szCs w:val="24"/>
        </w:rPr>
        <w:t>W</w:t>
      </w:r>
      <w:r w:rsidR="00246F33">
        <w:rPr>
          <w:rFonts w:ascii="Comic Sans MS" w:eastAsia="楷体" w:hAnsi="Comic Sans MS" w:hint="eastAsia"/>
          <w:sz w:val="18"/>
          <w:szCs w:val="24"/>
        </w:rPr>
        <w:t>hat did they do on Sunday?             E. Yes</w:t>
      </w:r>
      <w:r w:rsidRPr="00246F33">
        <w:rPr>
          <w:rFonts w:ascii="Comic Sans MS" w:eastAsia="楷体" w:hAnsi="Comic Sans MS" w:hint="eastAsia"/>
          <w:sz w:val="18"/>
          <w:szCs w:val="24"/>
        </w:rPr>
        <w:t>，</w:t>
      </w:r>
      <w:r w:rsidRPr="00246F33">
        <w:rPr>
          <w:rFonts w:ascii="Comic Sans MS" w:eastAsia="楷体" w:hAnsi="Comic Sans MS" w:hint="eastAsia"/>
          <w:sz w:val="18"/>
          <w:szCs w:val="24"/>
        </w:rPr>
        <w:t>he did.</w:t>
      </w:r>
    </w:p>
    <w:p w:rsidR="00CD60B6" w:rsidRPr="00246F33" w:rsidRDefault="00246F33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、给句子选择合适的图片。</w:t>
      </w:r>
    </w:p>
    <w:p w:rsidR="00CD60B6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A79FFFC" wp14:editId="555E2543">
            <wp:extent cx="5262245" cy="647065"/>
            <wp:effectExtent l="1905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64706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D60B6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>(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246F33">
        <w:rPr>
          <w:rFonts w:ascii="Comic Sans MS" w:eastAsia="楷体" w:hAnsi="Comic Sans MS" w:hint="eastAsia"/>
          <w:sz w:val="18"/>
          <w:szCs w:val="24"/>
        </w:rPr>
        <w:t>) 1. My mother washed clothes yesterday.</w:t>
      </w:r>
      <w:r w:rsidRPr="00246F33">
        <w:rPr>
          <w:rFonts w:ascii="Comic Sans MS" w:eastAsia="楷体" w:hAnsi="Comic Sans MS" w:hint="eastAsia"/>
          <w:sz w:val="18"/>
          <w:szCs w:val="24"/>
        </w:rPr>
        <w:tab/>
      </w:r>
    </w:p>
    <w:p w:rsidR="00CD60B6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>(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246F33">
        <w:rPr>
          <w:rFonts w:ascii="Comic Sans MS" w:eastAsia="楷体" w:hAnsi="Comic Sans MS" w:hint="eastAsia"/>
          <w:sz w:val="18"/>
          <w:szCs w:val="24"/>
        </w:rPr>
        <w:t>) 2. Dad and I watched TV on Sunday.</w:t>
      </w:r>
      <w:r w:rsidRPr="00246F33">
        <w:rPr>
          <w:rFonts w:ascii="Comic Sans MS" w:eastAsia="楷体" w:hAnsi="Comic Sans MS" w:hint="eastAsia"/>
          <w:sz w:val="18"/>
          <w:szCs w:val="24"/>
        </w:rPr>
        <w:tab/>
      </w:r>
    </w:p>
    <w:p w:rsidR="00CD60B6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>(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246F33">
        <w:rPr>
          <w:rFonts w:ascii="Comic Sans MS" w:eastAsia="楷体" w:hAnsi="Comic Sans MS" w:hint="eastAsia"/>
          <w:sz w:val="18"/>
          <w:szCs w:val="24"/>
        </w:rPr>
        <w:t>) 3. Grandma cooked fish yesterday.</w:t>
      </w:r>
      <w:r w:rsidRPr="00246F33">
        <w:rPr>
          <w:rFonts w:ascii="Comic Sans MS" w:eastAsia="楷体" w:hAnsi="Comic Sans MS" w:hint="eastAsia"/>
          <w:sz w:val="18"/>
          <w:szCs w:val="24"/>
        </w:rPr>
        <w:tab/>
      </w:r>
    </w:p>
    <w:p w:rsidR="00CD60B6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>(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246F33">
        <w:rPr>
          <w:rFonts w:ascii="Comic Sans MS" w:eastAsia="楷体" w:hAnsi="Comic Sans MS" w:hint="eastAsia"/>
          <w:sz w:val="18"/>
          <w:szCs w:val="24"/>
        </w:rPr>
        <w:t>) 4. They rowed a boat on the lake.</w:t>
      </w:r>
      <w:r w:rsidRPr="00246F33">
        <w:rPr>
          <w:rFonts w:ascii="Comic Sans MS" w:eastAsia="楷体" w:hAnsi="Comic Sans MS" w:hint="eastAsia"/>
          <w:sz w:val="18"/>
          <w:szCs w:val="24"/>
        </w:rPr>
        <w:tab/>
      </w:r>
    </w:p>
    <w:p w:rsidR="00CD60B6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>(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246F33">
        <w:rPr>
          <w:rFonts w:ascii="Comic Sans MS" w:eastAsia="楷体" w:hAnsi="Comic Sans MS" w:hint="eastAsia"/>
          <w:sz w:val="18"/>
          <w:szCs w:val="24"/>
        </w:rPr>
        <w:t>) 5. He played on the computer.</w:t>
      </w:r>
      <w:r w:rsidRPr="00246F33">
        <w:rPr>
          <w:rFonts w:ascii="Comic Sans MS" w:eastAsia="楷体" w:hAnsi="Comic Sans MS" w:hint="eastAsia"/>
          <w:sz w:val="18"/>
          <w:szCs w:val="24"/>
        </w:rPr>
        <w:tab/>
      </w:r>
    </w:p>
    <w:p w:rsidR="00CD60B6" w:rsidRPr="00246F33" w:rsidRDefault="00246F33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、根据句意从方框中选择恰当的单词，并用其正确形式填空。</w:t>
      </w:r>
    </w:p>
    <w:p w:rsidR="00CD60B6" w:rsidRPr="00246F33" w:rsidRDefault="00291FA7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/>
          <w:sz w:val="18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2" o:spid="_x0000_s1026" type="#_x0000_t202" style="position:absolute;left:0;text-align:left;margin-left:44.55pt;margin-top:1.15pt;width:215.7pt;height:23.25pt;z-index:251658240">
            <v:textbox>
              <w:txbxContent>
                <w:p w:rsidR="00CD60B6" w:rsidRDefault="00246F33" w:rsidP="00CD60B6">
                  <w:pPr>
                    <w:jc w:val="center"/>
                  </w:pPr>
                  <w:proofErr w:type="gramStart"/>
                  <w:r>
                    <w:rPr>
                      <w:sz w:val="24"/>
                      <w:szCs w:val="24"/>
                    </w:rPr>
                    <w:t>cook</w:t>
                  </w:r>
                  <w:proofErr w:type="gramEnd"/>
                  <w:r>
                    <w:rPr>
                      <w:sz w:val="24"/>
                      <w:szCs w:val="24"/>
                    </w:rPr>
                    <w:t>, watch, play, wash</w:t>
                  </w:r>
                  <w:r w:rsidR="00CD60B6">
                    <w:rPr>
                      <w:sz w:val="24"/>
                      <w:szCs w:val="24"/>
                    </w:rPr>
                    <w:t>, help</w:t>
                  </w:r>
                </w:p>
              </w:txbxContent>
            </v:textbox>
          </v:shape>
        </w:pict>
      </w:r>
    </w:p>
    <w:p w:rsidR="00CD60B6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/>
          <w:sz w:val="18"/>
          <w:szCs w:val="24"/>
        </w:rPr>
        <w:t>1.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246F33">
        <w:rPr>
          <w:rFonts w:ascii="Comic Sans MS" w:eastAsia="楷体" w:hAnsi="Comic Sans MS"/>
          <w:sz w:val="18"/>
          <w:szCs w:val="24"/>
        </w:rPr>
        <w:t>My mother ________ noodles yesterday.</w:t>
      </w:r>
      <w:r w:rsidRPr="00246F33">
        <w:rPr>
          <w:rFonts w:ascii="Comic Sans MS" w:eastAsia="楷体" w:hAnsi="Comic Sans MS"/>
          <w:sz w:val="18"/>
          <w:szCs w:val="24"/>
        </w:rPr>
        <w:tab/>
      </w:r>
    </w:p>
    <w:p w:rsidR="00CD60B6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/>
          <w:sz w:val="18"/>
          <w:szCs w:val="24"/>
        </w:rPr>
        <w:t>2.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246F33">
        <w:rPr>
          <w:rFonts w:ascii="Comic Sans MS" w:eastAsia="楷体" w:hAnsi="Comic Sans MS"/>
          <w:sz w:val="18"/>
          <w:szCs w:val="24"/>
        </w:rPr>
        <w:t>Tom ________ on the computer yesterday.</w:t>
      </w:r>
      <w:r w:rsidRPr="00246F33">
        <w:rPr>
          <w:rFonts w:ascii="Comic Sans MS" w:eastAsia="楷体" w:hAnsi="Comic Sans MS"/>
          <w:sz w:val="18"/>
          <w:szCs w:val="24"/>
        </w:rPr>
        <w:tab/>
      </w:r>
    </w:p>
    <w:p w:rsidR="00CD60B6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/>
          <w:sz w:val="18"/>
          <w:szCs w:val="24"/>
        </w:rPr>
        <w:t>3.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246F33">
        <w:rPr>
          <w:rFonts w:ascii="Comic Sans MS" w:eastAsia="楷体" w:hAnsi="Comic Sans MS"/>
          <w:sz w:val="18"/>
          <w:szCs w:val="24"/>
        </w:rPr>
        <w:t>My sister ________ clothes on Saturday.</w:t>
      </w:r>
      <w:r w:rsidRPr="00246F33">
        <w:rPr>
          <w:rFonts w:ascii="Comic Sans MS" w:eastAsia="楷体" w:hAnsi="Comic Sans MS"/>
          <w:sz w:val="18"/>
          <w:szCs w:val="24"/>
        </w:rPr>
        <w:tab/>
      </w:r>
    </w:p>
    <w:p w:rsidR="00CD60B6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/>
          <w:sz w:val="18"/>
          <w:szCs w:val="24"/>
        </w:rPr>
        <w:t>4.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spellStart"/>
      <w:r w:rsidRPr="00246F33">
        <w:rPr>
          <w:rFonts w:ascii="Comic Sans MS" w:eastAsia="楷体" w:hAnsi="Comic Sans MS"/>
          <w:sz w:val="18"/>
          <w:szCs w:val="24"/>
        </w:rPr>
        <w:t>Lingling</w:t>
      </w:r>
      <w:proofErr w:type="spellEnd"/>
      <w:r w:rsidRPr="00246F33">
        <w:rPr>
          <w:rFonts w:ascii="Comic Sans MS" w:eastAsia="楷体" w:hAnsi="Comic Sans MS"/>
          <w:sz w:val="18"/>
          <w:szCs w:val="24"/>
        </w:rPr>
        <w:t xml:space="preserve"> didn’t ________ her mother.</w:t>
      </w:r>
      <w:r w:rsidRPr="00246F33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246F33">
        <w:rPr>
          <w:rFonts w:ascii="Comic Sans MS" w:eastAsia="楷体" w:hAnsi="Comic Sans MS"/>
          <w:sz w:val="18"/>
          <w:szCs w:val="24"/>
        </w:rPr>
        <w:t>She read a book.</w:t>
      </w:r>
      <w:r w:rsidRPr="00246F33">
        <w:rPr>
          <w:rFonts w:ascii="Comic Sans MS" w:eastAsia="楷体" w:hAnsi="Comic Sans MS"/>
          <w:sz w:val="18"/>
          <w:szCs w:val="24"/>
        </w:rPr>
        <w:tab/>
      </w:r>
    </w:p>
    <w:p w:rsidR="00657957" w:rsidRPr="00246F33" w:rsidRDefault="00CD60B6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 xml:space="preserve">5. </w:t>
      </w:r>
      <w:r w:rsidRPr="00246F33">
        <w:rPr>
          <w:rFonts w:ascii="Comic Sans MS" w:eastAsia="楷体" w:hAnsi="Comic Sans MS" w:hint="eastAsia"/>
          <w:sz w:val="18"/>
          <w:szCs w:val="24"/>
        </w:rPr>
        <w:t>—</w:t>
      </w:r>
      <w:r w:rsidRPr="00246F33">
        <w:rPr>
          <w:rFonts w:ascii="Comic Sans MS" w:eastAsia="楷体" w:hAnsi="Comic Sans MS" w:hint="eastAsia"/>
          <w:sz w:val="18"/>
          <w:szCs w:val="24"/>
        </w:rPr>
        <w:t>What did you do yesterday?</w:t>
      </w:r>
      <w:r w:rsidRPr="00246F33">
        <w:rPr>
          <w:rFonts w:ascii="Comic Sans MS" w:eastAsia="楷体" w:hAnsi="Comic Sans MS" w:hint="eastAsia"/>
          <w:sz w:val="18"/>
          <w:szCs w:val="24"/>
        </w:rPr>
        <w:tab/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246F33">
        <w:rPr>
          <w:rFonts w:ascii="Comic Sans MS" w:eastAsia="楷体" w:hAnsi="Comic Sans MS" w:hint="eastAsia"/>
          <w:sz w:val="18"/>
          <w:szCs w:val="24"/>
        </w:rPr>
        <w:t>—</w:t>
      </w:r>
      <w:r w:rsidRPr="00246F33">
        <w:rPr>
          <w:rFonts w:ascii="Comic Sans MS" w:eastAsia="楷体" w:hAnsi="Comic Sans MS"/>
          <w:sz w:val="18"/>
          <w:szCs w:val="24"/>
        </w:rPr>
        <w:t>I ________ TV.</w:t>
      </w:r>
      <w:r w:rsidRPr="00246F33">
        <w:rPr>
          <w:rFonts w:ascii="Comic Sans MS" w:eastAsia="楷体" w:hAnsi="Comic Sans MS"/>
          <w:sz w:val="18"/>
          <w:szCs w:val="24"/>
        </w:rPr>
        <w:tab/>
      </w:r>
      <w:r w:rsidRPr="00246F33">
        <w:rPr>
          <w:rFonts w:ascii="Comic Sans MS" w:eastAsia="楷体" w:hAnsi="Comic Sans MS"/>
          <w:sz w:val="18"/>
          <w:szCs w:val="24"/>
        </w:rPr>
        <w:br w:type="page"/>
      </w:r>
    </w:p>
    <w:p w:rsidR="002E5717" w:rsidRPr="00246F33" w:rsidRDefault="002E5717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246F33" w:rsidRDefault="008760D2" w:rsidP="00246F33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>一、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1 .  B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2 .  A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3 .  B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4 .  C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246F33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5 .  B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</w:p>
    <w:p w:rsidR="00657957" w:rsidRPr="00246F33" w:rsidRDefault="008760D2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246F33">
        <w:rPr>
          <w:rFonts w:ascii="Comic Sans MS" w:eastAsia="楷体" w:hAnsi="Comic Sans MS" w:hint="eastAsia"/>
          <w:sz w:val="18"/>
          <w:szCs w:val="24"/>
        </w:rPr>
        <w:t>二、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1 .  C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 2 .  D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 3 .  A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 4 .  E 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657957" w:rsidRPr="00246F33">
        <w:rPr>
          <w:rFonts w:ascii="Comic Sans MS" w:eastAsia="楷体" w:hAnsi="Comic Sans MS" w:hint="eastAsia"/>
          <w:sz w:val="18"/>
          <w:szCs w:val="24"/>
        </w:rPr>
        <w:t xml:space="preserve"> 5 .  B</w:t>
      </w:r>
    </w:p>
    <w:p w:rsidR="00CD60B6" w:rsidRPr="00246F33" w:rsidRDefault="00246F33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、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1. E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2. C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3. A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4. B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5. D</w:t>
      </w:r>
    </w:p>
    <w:p w:rsidR="00CD60B6" w:rsidRPr="00246F33" w:rsidRDefault="00246F33" w:rsidP="00246F33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、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1. cooked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2. played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 xml:space="preserve">3. </w:t>
      </w:r>
      <w:r w:rsidR="00CD7696" w:rsidRPr="00246F33">
        <w:rPr>
          <w:rFonts w:ascii="Comic Sans MS" w:eastAsia="楷体" w:hAnsi="Comic Sans MS" w:hint="eastAsia"/>
          <w:sz w:val="18"/>
          <w:szCs w:val="24"/>
        </w:rPr>
        <w:t>washes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>4. help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D60B6" w:rsidRPr="00246F33">
        <w:rPr>
          <w:rFonts w:ascii="Comic Sans MS" w:eastAsia="楷体" w:hAnsi="Comic Sans MS" w:hint="eastAsia"/>
          <w:sz w:val="18"/>
          <w:szCs w:val="24"/>
        </w:rPr>
        <w:t xml:space="preserve">5. </w:t>
      </w:r>
      <w:proofErr w:type="gramStart"/>
      <w:r w:rsidR="00CD60B6" w:rsidRPr="00246F33">
        <w:rPr>
          <w:rFonts w:ascii="Comic Sans MS" w:eastAsia="楷体" w:hAnsi="Comic Sans MS" w:hint="eastAsia"/>
          <w:sz w:val="18"/>
          <w:szCs w:val="24"/>
        </w:rPr>
        <w:t>watched</w:t>
      </w:r>
      <w:proofErr w:type="gramEnd"/>
    </w:p>
    <w:p w:rsidR="00CD60B6" w:rsidRPr="00246F33" w:rsidRDefault="00CD60B6" w:rsidP="00246F33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sectPr w:rsidR="00CD60B6" w:rsidRPr="00246F33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C26" w:rsidRDefault="00190C26" w:rsidP="00270D11">
      <w:pPr>
        <w:spacing w:line="240" w:lineRule="auto"/>
      </w:pPr>
      <w:r>
        <w:separator/>
      </w:r>
    </w:p>
  </w:endnote>
  <w:endnote w:type="continuationSeparator" w:id="0">
    <w:p w:rsidR="00190C26" w:rsidRDefault="00190C26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C26" w:rsidRDefault="00190C26" w:rsidP="00270D11">
      <w:pPr>
        <w:spacing w:line="240" w:lineRule="auto"/>
      </w:pPr>
      <w:r>
        <w:separator/>
      </w:r>
    </w:p>
  </w:footnote>
  <w:footnote w:type="continuationSeparator" w:id="0">
    <w:p w:rsidR="00190C26" w:rsidRDefault="00190C26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3067"/>
    <w:multiLevelType w:val="hybridMultilevel"/>
    <w:tmpl w:val="BFFCA63E"/>
    <w:lvl w:ilvl="0" w:tplc="980A22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4575FC"/>
    <w:multiLevelType w:val="hybridMultilevel"/>
    <w:tmpl w:val="BE4A9944"/>
    <w:lvl w:ilvl="0" w:tplc="43265E1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1767E1"/>
    <w:multiLevelType w:val="hybridMultilevel"/>
    <w:tmpl w:val="433EF6BA"/>
    <w:lvl w:ilvl="0" w:tplc="75B0513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6758D"/>
    <w:rsid w:val="000A6406"/>
    <w:rsid w:val="00101EC3"/>
    <w:rsid w:val="00190C26"/>
    <w:rsid w:val="001B6EA1"/>
    <w:rsid w:val="001B73E0"/>
    <w:rsid w:val="0020352F"/>
    <w:rsid w:val="00233759"/>
    <w:rsid w:val="00246F33"/>
    <w:rsid w:val="00255605"/>
    <w:rsid w:val="00270D11"/>
    <w:rsid w:val="002A7D7E"/>
    <w:rsid w:val="002E5717"/>
    <w:rsid w:val="00372B4E"/>
    <w:rsid w:val="003E425C"/>
    <w:rsid w:val="004140D2"/>
    <w:rsid w:val="00436D32"/>
    <w:rsid w:val="004A3556"/>
    <w:rsid w:val="004A7283"/>
    <w:rsid w:val="004E433A"/>
    <w:rsid w:val="004E775E"/>
    <w:rsid w:val="00534DE4"/>
    <w:rsid w:val="00567D20"/>
    <w:rsid w:val="005A1E3E"/>
    <w:rsid w:val="005C2480"/>
    <w:rsid w:val="005D640B"/>
    <w:rsid w:val="005E2741"/>
    <w:rsid w:val="005E6E7A"/>
    <w:rsid w:val="00612984"/>
    <w:rsid w:val="006356D0"/>
    <w:rsid w:val="00657957"/>
    <w:rsid w:val="006B7A28"/>
    <w:rsid w:val="006D4D44"/>
    <w:rsid w:val="007A713B"/>
    <w:rsid w:val="007D1BEC"/>
    <w:rsid w:val="008760D2"/>
    <w:rsid w:val="0089069E"/>
    <w:rsid w:val="008F3466"/>
    <w:rsid w:val="00966025"/>
    <w:rsid w:val="009A7FA9"/>
    <w:rsid w:val="00AA213C"/>
    <w:rsid w:val="00B03ECD"/>
    <w:rsid w:val="00B0735D"/>
    <w:rsid w:val="00B8759F"/>
    <w:rsid w:val="00BA6105"/>
    <w:rsid w:val="00BD6175"/>
    <w:rsid w:val="00BF78F9"/>
    <w:rsid w:val="00CD60B6"/>
    <w:rsid w:val="00CD75F4"/>
    <w:rsid w:val="00CD7696"/>
    <w:rsid w:val="00D50677"/>
    <w:rsid w:val="00DA4F40"/>
    <w:rsid w:val="00E31E34"/>
    <w:rsid w:val="00E707ED"/>
    <w:rsid w:val="00EE2876"/>
    <w:rsid w:val="00EE4B14"/>
    <w:rsid w:val="00F06AB1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19</TotalTime>
  <Pages>2</Pages>
  <Words>380</Words>
  <Characters>1207</Characters>
  <Application>Microsoft Office Word</Application>
  <DocSecurity>0</DocSecurity>
  <Lines>10</Lines>
  <Paragraphs>3</Paragraphs>
  <ScaleCrop>false</ScaleCrop>
  <Company>HP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7</cp:revision>
  <dcterms:created xsi:type="dcterms:W3CDTF">2019-11-18T13:33:00Z</dcterms:created>
  <dcterms:modified xsi:type="dcterms:W3CDTF">2019-12-04T23:55:00Z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